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C38A7E7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064BC7">
        <w:rPr>
          <w:b/>
          <w:bCs/>
          <w:i/>
          <w:noProof/>
          <w:sz w:val="28"/>
        </w:rPr>
        <w:t>4027</w:t>
      </w:r>
    </w:p>
    <w:p w14:paraId="06EFB710" w14:textId="5A86CF59" w:rsidR="00324A06" w:rsidRPr="001C568A" w:rsidRDefault="00D104EF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92B6AA" w:rsidR="001E41F3" w:rsidRPr="00410371" w:rsidRDefault="00D104EF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2F421B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5F125CB" w:rsidR="001E41F3" w:rsidRPr="00410371" w:rsidRDefault="00D104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8148C7">
              <w:rPr>
                <w:b/>
                <w:noProof/>
                <w:sz w:val="28"/>
              </w:rPr>
              <w:t>922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CF7B137" w:rsidR="001E41F3" w:rsidRPr="00410371" w:rsidRDefault="00064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E1015F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104EF">
              <w:fldChar w:fldCharType="begin"/>
            </w:r>
            <w:r w:rsidR="00D104EF">
              <w:instrText xml:space="preserve"> DOCPROPERTY  Version  \* MERGEFORMAT </w:instrText>
            </w:r>
            <w:r w:rsidR="00D104EF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9108FF">
              <w:rPr>
                <w:b/>
                <w:noProof/>
                <w:sz w:val="28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2F421B">
              <w:rPr>
                <w:b/>
                <w:noProof/>
                <w:sz w:val="28"/>
              </w:rPr>
              <w:t>9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D104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F7657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454EA77" w:rsidR="001E41F3" w:rsidRDefault="00D104E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9108F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287DDA94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</w:t>
            </w:r>
            <w:r w:rsidR="00B309F2">
              <w:rPr>
                <w:noProof/>
              </w:rPr>
              <w:t>F1AP</w:t>
            </w:r>
            <w:r w:rsidR="00C517B8">
              <w:rPr>
                <w:noProof/>
              </w:rPr>
              <w:t xml:space="preserve">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3CAB5AD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r w:rsidR="00F40528">
              <w:rPr>
                <w:lang w:val="en-US"/>
              </w:rPr>
              <w:t>gNB/TRP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DEAE9BA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</w:t>
            </w:r>
            <w:r w:rsidR="002A3AE6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CDBA4C9" w:rsidR="00324A06" w:rsidRDefault="00787E9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14D910E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82F478B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7E9A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... CR </w:t>
            </w:r>
            <w:r w:rsidR="00787E9A">
              <w:rPr>
                <w:noProof/>
              </w:rPr>
              <w:t>0068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6BD41" w14:textId="77777777" w:rsidR="00064BC7" w:rsidRDefault="00064BC7" w:rsidP="00064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unchanged section, added other specs affected</w:t>
            </w:r>
          </w:p>
          <w:p w14:paraId="6908A8AB" w14:textId="34D71CA3" w:rsidR="00324A06" w:rsidRDefault="00064BC7" w:rsidP="00064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CR’s revision history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74AF0" w14:textId="77777777" w:rsidR="00F85492" w:rsidRPr="00EA5FA7" w:rsidRDefault="00F85492" w:rsidP="00F85492">
      <w:pPr>
        <w:pStyle w:val="Heading3"/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r w:rsidRPr="00EA5FA7">
        <w:lastRenderedPageBreak/>
        <w:t>9.4.5</w:t>
      </w:r>
      <w:r w:rsidRPr="00EA5FA7"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EA2734E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92E3EE5" w14:textId="4262FC5E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ins w:id="12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4E2F9C93" w14:textId="6A787D1C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ins w:id="13" w:author="Nokia" w:date="2022-04-25T16:10:00Z">
        <w:r>
          <w:tab/>
        </w:r>
        <w:r>
          <w:tab/>
        </w:r>
        <w:r w:rsidRPr="008C20F9">
          <w:rPr>
            <w:snapToGrid w:val="0"/>
            <w:lang w:val="fr-FR"/>
          </w:rPr>
          <w:t>OPTIONAL</w:t>
        </w:r>
      </w:ins>
      <w:r w:rsidRPr="008C20F9">
        <w:t>,</w:t>
      </w:r>
    </w:p>
    <w:p w14:paraId="139694E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12DA8802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4A06966" w14:textId="77777777" w:rsidR="00F85492" w:rsidRDefault="00F85492" w:rsidP="00F85492">
      <w:pPr>
        <w:pStyle w:val="PL"/>
        <w:spacing w:line="0" w:lineRule="atLeast"/>
      </w:pPr>
    </w:p>
    <w:p w14:paraId="78F8627D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BE75FF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658E7F0" w14:textId="77777777" w:rsidR="00F85492" w:rsidRPr="00BA1E6B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C6A300" w14:textId="77777777" w:rsidR="00F85492" w:rsidRPr="00BA1E6B" w:rsidRDefault="00F85492" w:rsidP="00F85492">
      <w:pPr>
        <w:pStyle w:val="PL"/>
        <w:rPr>
          <w:noProof w:val="0"/>
        </w:rPr>
      </w:pPr>
    </w:p>
    <w:p w14:paraId="4E681569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0A0A31E4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428BC03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9C1A42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44C3E0BC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9916158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95026A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22E81C5B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D94854F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CAEEA9" w14:textId="77777777" w:rsidR="00F85492" w:rsidRPr="008C20F9" w:rsidRDefault="00F85492" w:rsidP="00F85492">
      <w:pPr>
        <w:pStyle w:val="PL"/>
        <w:rPr>
          <w:noProof w:val="0"/>
        </w:rPr>
      </w:pPr>
    </w:p>
    <w:p w14:paraId="55327D65" w14:textId="77777777" w:rsidR="00F85492" w:rsidRPr="008C20F9" w:rsidRDefault="00F85492" w:rsidP="00F85492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D0167C8" w14:textId="77777777" w:rsidR="00F85492" w:rsidRPr="008C20F9" w:rsidRDefault="00F85492" w:rsidP="00F85492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9F72034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89B155F" w14:textId="77777777" w:rsid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8FDD57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</w:p>
    <w:p w14:paraId="4A2B27CC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74A2AB1A" w14:textId="77777777" w:rsidR="00F85492" w:rsidRPr="008C20F9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138BD55" w14:textId="21A6C602" w:rsidR="00F85492" w:rsidRPr="00F85492" w:rsidRDefault="00F85492" w:rsidP="00F85492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1EBC" w14:textId="77777777" w:rsidR="00D104EF" w:rsidRDefault="00D104EF">
      <w:r>
        <w:separator/>
      </w:r>
    </w:p>
  </w:endnote>
  <w:endnote w:type="continuationSeparator" w:id="0">
    <w:p w14:paraId="1ED7FF33" w14:textId="77777777" w:rsidR="00D104EF" w:rsidRDefault="00D1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8F70C" w14:textId="77777777" w:rsidR="00BD4959" w:rsidRDefault="00BD49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56ED" w14:textId="77777777" w:rsidR="00BD4959" w:rsidRDefault="00BD4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8512" w14:textId="77777777" w:rsidR="00D104EF" w:rsidRDefault="00D104EF">
      <w:r>
        <w:separator/>
      </w:r>
    </w:p>
  </w:footnote>
  <w:footnote w:type="continuationSeparator" w:id="0">
    <w:p w14:paraId="0B0C3739" w14:textId="77777777" w:rsidR="00D104EF" w:rsidRDefault="00D10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AB68" w14:textId="77777777" w:rsidR="00BD4959" w:rsidRDefault="00BD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8ACA" w14:textId="77777777" w:rsidR="00BD4959" w:rsidRDefault="00BD49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64BC7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772EB"/>
    <w:rsid w:val="002807BD"/>
    <w:rsid w:val="00280805"/>
    <w:rsid w:val="00283D9A"/>
    <w:rsid w:val="00284FEB"/>
    <w:rsid w:val="00285769"/>
    <w:rsid w:val="002860C4"/>
    <w:rsid w:val="002919BE"/>
    <w:rsid w:val="002A1CAC"/>
    <w:rsid w:val="002A3AE6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1961"/>
    <w:rsid w:val="002F421B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0078F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B23D2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46433"/>
    <w:rsid w:val="0075520A"/>
    <w:rsid w:val="00763A6E"/>
    <w:rsid w:val="007742A9"/>
    <w:rsid w:val="00780A23"/>
    <w:rsid w:val="00781338"/>
    <w:rsid w:val="0078375A"/>
    <w:rsid w:val="00787E9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148C7"/>
    <w:rsid w:val="0082449E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09F2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4959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04EF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0528"/>
    <w:rsid w:val="00F43F72"/>
    <w:rsid w:val="00F513A6"/>
    <w:rsid w:val="00F85492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40</cp:revision>
  <cp:lastPrinted>1900-01-01T06:00:00Z</cp:lastPrinted>
  <dcterms:created xsi:type="dcterms:W3CDTF">2022-04-19T17:53:00Z</dcterms:created>
  <dcterms:modified xsi:type="dcterms:W3CDTF">2022-05-18T17:59:00Z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2022-05-18T17:59:16Z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c1f6a2c4-8e77-4f42-b74c-83728c9e6223</vt:lpwstr>
  </property>
  <property fmtid="{D5CDD505-2E9C-101B-9397-08002B2CF9AE}" pid="29" name="MSIP_Label_46cc7c65-2b09-40ab-abef-d10548338a3b_ContentBits">
    <vt:lpwstr>2</vt:lpwstr>
  </property>
</Properties>
</file>